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28510C59" w:rsidR="000D2F1B" w:rsidRPr="008F6547" w:rsidRDefault="00395B4F" w:rsidP="00940F19">
            <w:r w:rsidRPr="00754110">
              <w:t xml:space="preserve">HWK </w:t>
            </w:r>
            <w:r w:rsidR="009B1057">
              <w:t>40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193FFD04" w:rsidR="000D2F1B" w:rsidRPr="008F6547" w:rsidRDefault="00DA69D4" w:rsidP="00940F19">
            <w:r>
              <w:t xml:space="preserve">Akademie Gestaltung WB 2025 Digitalisierung: </w:t>
            </w:r>
            <w:r>
              <w:rPr>
                <w:rFonts w:cs="Arial"/>
              </w:rPr>
              <w:t>Touchdisplay</w:t>
            </w:r>
            <w:r w:rsidRPr="001063E1">
              <w:rPr>
                <w:rFonts w:cs="Arial"/>
              </w:rPr>
              <w:t>, Soundbar, Rollstativ</w:t>
            </w:r>
            <w:r>
              <w:rPr>
                <w:rFonts w:cs="Arial"/>
              </w:rPr>
              <w:t xml:space="preserve">, </w:t>
            </w:r>
            <w:r w:rsidRPr="001063E1">
              <w:rPr>
                <w:rFonts w:cs="Arial"/>
              </w:rPr>
              <w:t>Montage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B5405D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E25E" w14:textId="77777777" w:rsidR="00B5405D" w:rsidRDefault="00B5405D">
      <w:r>
        <w:separator/>
      </w:r>
    </w:p>
    <w:p w14:paraId="2275F097" w14:textId="77777777" w:rsidR="00B5405D" w:rsidRDefault="00B5405D"/>
    <w:p w14:paraId="219B8C6D" w14:textId="77777777" w:rsidR="00B5405D" w:rsidRDefault="00B5405D"/>
  </w:endnote>
  <w:endnote w:type="continuationSeparator" w:id="0">
    <w:p w14:paraId="73C1E0CD" w14:textId="77777777" w:rsidR="00B5405D" w:rsidRDefault="00B5405D">
      <w:r>
        <w:continuationSeparator/>
      </w:r>
    </w:p>
    <w:p w14:paraId="6FDA0F28" w14:textId="77777777" w:rsidR="00B5405D" w:rsidRDefault="00B5405D"/>
    <w:p w14:paraId="1B8466F2" w14:textId="77777777" w:rsidR="00B5405D" w:rsidRDefault="00B54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D50AA" w14:textId="77777777" w:rsidR="00B5405D" w:rsidRDefault="00B5405D" w:rsidP="00026D23">
      <w:r>
        <w:separator/>
      </w:r>
    </w:p>
  </w:footnote>
  <w:footnote w:type="continuationSeparator" w:id="0">
    <w:p w14:paraId="54455F4F" w14:textId="77777777" w:rsidR="00B5405D" w:rsidRDefault="00B5405D">
      <w:r>
        <w:continuationSeparator/>
      </w:r>
    </w:p>
    <w:p w14:paraId="0466356A" w14:textId="77777777" w:rsidR="00B5405D" w:rsidRDefault="00B5405D"/>
    <w:p w14:paraId="601BE392" w14:textId="77777777" w:rsidR="00B5405D" w:rsidRDefault="00B5405D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TtSkgPBCpYLqWvKZAFjRknfWLVa84lJHa03gAHLBXOk0VBJXtwnz/uiiz/vOu0qp6qFK0pmYneXhmLxBh38vw==" w:salt="GTp660CQIlicYjuPk4c1RA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C3813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16010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59F7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558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36E0F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1057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405D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C26CE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A69D4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978CD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30C7"/>
    <w:rsid w:val="0029617C"/>
    <w:rsid w:val="002E79A0"/>
    <w:rsid w:val="003962FF"/>
    <w:rsid w:val="00436F40"/>
    <w:rsid w:val="00465558"/>
    <w:rsid w:val="00575196"/>
    <w:rsid w:val="006461ED"/>
    <w:rsid w:val="0072559B"/>
    <w:rsid w:val="00853F00"/>
    <w:rsid w:val="008C70F0"/>
    <w:rsid w:val="00A72E8B"/>
    <w:rsid w:val="00A754B6"/>
    <w:rsid w:val="00C81F91"/>
    <w:rsid w:val="00CC26CE"/>
    <w:rsid w:val="00E30A5C"/>
    <w:rsid w:val="00F02DAC"/>
    <w:rsid w:val="00F63FC5"/>
    <w:rsid w:val="00F978CD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561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2026-07-31T07:33:00Z</dcterms:created>
  <dcterms:modified xsi:type="dcterms:W3CDTF">2026-07-31T07:33:00Z</dcterms:modified>
</cp:coreProperties>
</file>